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6250" w14:textId="161C59E1" w:rsidR="00AF1DD3" w:rsidRDefault="00AF1DD3" w:rsidP="00AF1DD3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Załącznik nr </w:t>
      </w:r>
      <w:r w:rsidR="00AE4C0B">
        <w:rPr>
          <w:rFonts w:ascii="Times New Roman" w:hAnsi="Times New Roman" w:cs="Times New Roman"/>
        </w:rPr>
        <w:t>2</w:t>
      </w:r>
      <w:r w:rsidRPr="00E008DC">
        <w:rPr>
          <w:rFonts w:ascii="Times New Roman" w:hAnsi="Times New Roman" w:cs="Times New Roman"/>
        </w:rPr>
        <w:t xml:space="preserve"> - Oświadczenie o spełnieniu warunków udziału w postępowaniu</w:t>
      </w:r>
    </w:p>
    <w:p w14:paraId="0CFCE592" w14:textId="77777777" w:rsidR="00AF371C" w:rsidRPr="00E008DC" w:rsidRDefault="00AF371C" w:rsidP="00AF1DD3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5CC2175E" w14:textId="014781C1" w:rsidR="00AF1DD3" w:rsidRPr="00E008DC" w:rsidRDefault="00AF371C" w:rsidP="00AF371C">
      <w:pPr>
        <w:pStyle w:val="Tekstpodstawowy"/>
        <w:spacing w:after="0" w:line="192" w:lineRule="auto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1D076152" w14:textId="77777777" w:rsidR="00AF1DD3" w:rsidRPr="00E008DC" w:rsidRDefault="00AF1DD3" w:rsidP="00AF371C">
      <w:pPr>
        <w:pStyle w:val="Tekstpodstawowy"/>
        <w:spacing w:after="0" w:line="192" w:lineRule="auto"/>
        <w:ind w:left="5954"/>
        <w:jc w:val="center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Miejscowość i data</w:t>
      </w:r>
    </w:p>
    <w:p w14:paraId="3F2D370B" w14:textId="77777777" w:rsidR="00AF1DD3" w:rsidRPr="00E008DC" w:rsidRDefault="00AF1DD3" w:rsidP="00AF1DD3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</w:p>
    <w:p w14:paraId="44A579F0" w14:textId="77777777" w:rsidR="00AF1DD3" w:rsidRPr="00E008DC" w:rsidRDefault="00AF1DD3" w:rsidP="00663A47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008DC">
        <w:rPr>
          <w:rFonts w:ascii="Times New Roman" w:hAnsi="Times New Roman" w:cs="Times New Roman"/>
          <w:b/>
          <w:bCs/>
        </w:rPr>
        <w:t>OŚWIADCZENIE</w:t>
      </w:r>
    </w:p>
    <w:p w14:paraId="1B43B6F8" w14:textId="77777777" w:rsidR="00AF1DD3" w:rsidRPr="00E008DC" w:rsidRDefault="00AF1DD3" w:rsidP="00AF1DD3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0FCF0636" w14:textId="77777777" w:rsidR="00AF1DD3" w:rsidRPr="00E008DC" w:rsidRDefault="00AF1DD3" w:rsidP="00663A47">
      <w:pPr>
        <w:pStyle w:val="Tekstpodstawowy"/>
        <w:spacing w:line="24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W nawiązaniu do zapytania ofertowego </w:t>
      </w:r>
      <w:r w:rsidRPr="00E008DC">
        <w:rPr>
          <w:rFonts w:ascii="Times New Roman" w:hAnsi="Times New Roman" w:cs="Times New Roman"/>
          <w:bCs/>
        </w:rPr>
        <w:t>…………………….</w:t>
      </w:r>
      <w:r w:rsidRPr="00E008DC">
        <w:rPr>
          <w:rFonts w:ascii="Times New Roman" w:hAnsi="Times New Roman" w:cs="Times New Roman"/>
          <w:b/>
          <w:bCs/>
        </w:rPr>
        <w:t xml:space="preserve"> </w:t>
      </w:r>
      <w:r w:rsidRPr="00E008DC">
        <w:rPr>
          <w:rFonts w:ascii="Times New Roman" w:hAnsi="Times New Roman" w:cs="Times New Roman"/>
          <w:bCs/>
        </w:rPr>
        <w:t xml:space="preserve">z dnia ……………………..r., </w:t>
      </w:r>
    </w:p>
    <w:p w14:paraId="142E0F5A" w14:textId="77777777" w:rsidR="00AF1DD3" w:rsidRPr="00E008DC" w:rsidRDefault="00AF1DD3" w:rsidP="00663A47">
      <w:pPr>
        <w:pStyle w:val="Tekstpodstawowy"/>
        <w:spacing w:line="240" w:lineRule="auto"/>
        <w:jc w:val="both"/>
        <w:rPr>
          <w:rFonts w:ascii="Times New Roman" w:hAnsi="Times New Roman" w:cs="Times New Roman"/>
        </w:rPr>
      </w:pPr>
    </w:p>
    <w:p w14:paraId="460F98FB" w14:textId="77777777" w:rsidR="00AF1DD3" w:rsidRPr="00E008DC" w:rsidRDefault="00AF1DD3" w:rsidP="00663A47">
      <w:pPr>
        <w:pStyle w:val="Tekstpodstawowy"/>
        <w:spacing w:line="24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ja, niżej podpisany </w:t>
      </w:r>
    </w:p>
    <w:p w14:paraId="5F6CB23E" w14:textId="4FE8A185" w:rsidR="00AF1DD3" w:rsidRPr="00E008DC" w:rsidRDefault="00AF1DD3" w:rsidP="00636B86">
      <w:pPr>
        <w:pStyle w:val="Tekstpodstawowy"/>
        <w:spacing w:after="0" w:line="192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995873">
        <w:rPr>
          <w:rFonts w:ascii="Times New Roman" w:hAnsi="Times New Roman" w:cs="Times New Roman"/>
        </w:rPr>
        <w:t>……………….</w:t>
      </w:r>
    </w:p>
    <w:p w14:paraId="38AF2FE2" w14:textId="314AB3DD" w:rsidR="00AF1DD3" w:rsidRDefault="00AF1DD3" w:rsidP="00636B86">
      <w:pPr>
        <w:pStyle w:val="Tekstpodstawowy"/>
        <w:spacing w:after="0" w:line="192" w:lineRule="auto"/>
        <w:jc w:val="center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(imię i nazwisko osoby uprawnionej do reprezentowania Wykonawcy)</w:t>
      </w:r>
    </w:p>
    <w:p w14:paraId="744A5C4D" w14:textId="77777777" w:rsidR="00636B86" w:rsidRPr="00E008DC" w:rsidRDefault="00636B86" w:rsidP="00636B86">
      <w:pPr>
        <w:pStyle w:val="Tekstpodstawowy"/>
        <w:spacing w:after="0" w:line="192" w:lineRule="auto"/>
        <w:jc w:val="center"/>
        <w:rPr>
          <w:rFonts w:ascii="Times New Roman" w:hAnsi="Times New Roman" w:cs="Times New Roman"/>
        </w:rPr>
      </w:pPr>
    </w:p>
    <w:p w14:paraId="33CCCF70" w14:textId="77777777" w:rsidR="00AF1DD3" w:rsidRPr="00E008DC" w:rsidRDefault="00AF1DD3" w:rsidP="00AF1DD3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działając w imieniu i na rzecz:</w:t>
      </w:r>
    </w:p>
    <w:p w14:paraId="2AC3A28A" w14:textId="4D9A48EE" w:rsidR="00AF1DD3" w:rsidRPr="00E008DC" w:rsidRDefault="00AF1DD3" w:rsidP="00636B86">
      <w:pPr>
        <w:pStyle w:val="Tekstpodstawowy"/>
        <w:spacing w:after="0" w:line="312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5873">
        <w:rPr>
          <w:rFonts w:ascii="Times New Roman" w:hAnsi="Times New Roman" w:cs="Times New Roman"/>
        </w:rPr>
        <w:t>……………….</w:t>
      </w:r>
    </w:p>
    <w:p w14:paraId="2E3F4679" w14:textId="1C24B134" w:rsidR="00AF1DD3" w:rsidRDefault="00AF1DD3" w:rsidP="00636B86">
      <w:pPr>
        <w:pStyle w:val="Tekstpodstawowy"/>
        <w:spacing w:after="0" w:line="192" w:lineRule="auto"/>
        <w:jc w:val="center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(dane Wykonawcy - pełna nazwa)</w:t>
      </w:r>
    </w:p>
    <w:p w14:paraId="7662B623" w14:textId="77777777" w:rsidR="00636B86" w:rsidRPr="00E008DC" w:rsidRDefault="00636B86" w:rsidP="00636B86">
      <w:pPr>
        <w:pStyle w:val="Tekstpodstawowy"/>
        <w:spacing w:after="0" w:line="192" w:lineRule="auto"/>
        <w:jc w:val="center"/>
        <w:rPr>
          <w:rFonts w:ascii="Times New Roman" w:hAnsi="Times New Roman" w:cs="Times New Roman"/>
        </w:rPr>
      </w:pPr>
    </w:p>
    <w:p w14:paraId="4FC28081" w14:textId="54DACB3A" w:rsidR="00AF1DD3" w:rsidRPr="00736D51" w:rsidRDefault="00AF1DD3" w:rsidP="00AF1DD3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736D51">
        <w:rPr>
          <w:rFonts w:ascii="Times New Roman" w:hAnsi="Times New Roman" w:cs="Times New Roman"/>
        </w:rPr>
        <w:t>oświadczam, iż Wykonawca</w:t>
      </w:r>
      <w:r w:rsidR="00FB62BD" w:rsidRPr="00736D51">
        <w:rPr>
          <w:rFonts w:ascii="Times New Roman" w:hAnsi="Times New Roman" w:cs="Times New Roman"/>
        </w:rPr>
        <w:t xml:space="preserve"> spełnia </w:t>
      </w:r>
      <w:r w:rsidRPr="00736D51">
        <w:rPr>
          <w:rFonts w:ascii="Times New Roman" w:hAnsi="Times New Roman" w:cs="Times New Roman"/>
        </w:rPr>
        <w:t>warunki/</w:t>
      </w:r>
      <w:proofErr w:type="spellStart"/>
      <w:r w:rsidRPr="00736D51">
        <w:rPr>
          <w:rFonts w:ascii="Times New Roman" w:hAnsi="Times New Roman" w:cs="Times New Roman"/>
        </w:rPr>
        <w:t>ków</w:t>
      </w:r>
      <w:proofErr w:type="spellEnd"/>
      <w:r w:rsidRPr="00736D51">
        <w:rPr>
          <w:rFonts w:ascii="Times New Roman" w:hAnsi="Times New Roman" w:cs="Times New Roman"/>
        </w:rPr>
        <w:t xml:space="preserve"> udziału w niniejszym postępowaniu zakreślone/-</w:t>
      </w:r>
      <w:proofErr w:type="spellStart"/>
      <w:r w:rsidRPr="00736D51">
        <w:rPr>
          <w:rFonts w:ascii="Times New Roman" w:hAnsi="Times New Roman" w:cs="Times New Roman"/>
        </w:rPr>
        <w:t>nych</w:t>
      </w:r>
      <w:proofErr w:type="spellEnd"/>
      <w:r w:rsidRPr="00736D51">
        <w:rPr>
          <w:rFonts w:ascii="Times New Roman" w:hAnsi="Times New Roman" w:cs="Times New Roman"/>
        </w:rPr>
        <w:t xml:space="preserve"> w zapytaniu ofertowym przez Zamawiającego, tj.:</w:t>
      </w:r>
    </w:p>
    <w:p w14:paraId="3CF63B23" w14:textId="79823921" w:rsidR="0043363E" w:rsidRPr="00685A4C" w:rsidRDefault="00182732" w:rsidP="00685A4C">
      <w:pPr>
        <w:pStyle w:val="Textbod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736D51">
        <w:rPr>
          <w:rFonts w:ascii="Times New Roman" w:hAnsi="Times New Roman"/>
          <w:sz w:val="22"/>
          <w:szCs w:val="22"/>
        </w:rPr>
        <w:t xml:space="preserve">Wykonawca oświadcza, że </w:t>
      </w:r>
      <w:r w:rsidRPr="00736D51">
        <w:rPr>
          <w:rFonts w:ascii="Times New Roman" w:hAnsi="Times New Roman"/>
          <w:b/>
          <w:bCs/>
          <w:sz w:val="22"/>
          <w:szCs w:val="22"/>
        </w:rPr>
        <w:t>skieruje</w:t>
      </w:r>
      <w:r w:rsidRPr="00736D51">
        <w:rPr>
          <w:rFonts w:ascii="Times New Roman" w:hAnsi="Times New Roman"/>
          <w:sz w:val="22"/>
          <w:szCs w:val="22"/>
        </w:rPr>
        <w:t xml:space="preserve"> do realizacji zamówienia osobę posiadającą odpowiednie uprawnienia </w:t>
      </w:r>
      <w:r w:rsidR="0043363E">
        <w:rPr>
          <w:rFonts w:ascii="Times New Roman" w:hAnsi="Times New Roman"/>
          <w:sz w:val="22"/>
          <w:szCs w:val="22"/>
        </w:rPr>
        <w:t xml:space="preserve">tj. </w:t>
      </w:r>
      <w:r w:rsidR="0043363E" w:rsidRPr="00ED6502">
        <w:rPr>
          <w:rFonts w:ascii="Times New Roman" w:hAnsi="Times New Roman" w:cs="Times New Roman"/>
          <w:spacing w:val="2"/>
          <w:shd w:val="clear" w:color="auto" w:fill="FFFFFF"/>
        </w:rPr>
        <w:t>posiadają</w:t>
      </w:r>
      <w:r w:rsidR="0043363E">
        <w:rPr>
          <w:rFonts w:ascii="Times New Roman" w:hAnsi="Times New Roman" w:cs="Times New Roman"/>
          <w:spacing w:val="2"/>
          <w:shd w:val="clear" w:color="auto" w:fill="FFFFFF"/>
        </w:rPr>
        <w:t>cą</w:t>
      </w:r>
      <w:r w:rsidR="0043363E" w:rsidRPr="00ED6502">
        <w:rPr>
          <w:rFonts w:ascii="Times New Roman" w:hAnsi="Times New Roman" w:cs="Times New Roman"/>
          <w:spacing w:val="2"/>
          <w:shd w:val="clear" w:color="auto" w:fill="FFFFFF"/>
        </w:rPr>
        <w:t xml:space="preserve"> uprawnienia </w:t>
      </w:r>
      <w:r w:rsidR="0043363E">
        <w:rPr>
          <w:rFonts w:ascii="Times New Roman" w:hAnsi="Times New Roman" w:cs="Times New Roman"/>
          <w:spacing w:val="2"/>
          <w:shd w:val="clear" w:color="auto" w:fill="FFFFFF"/>
        </w:rPr>
        <w:t xml:space="preserve">w kierunku terapii uzależnień </w:t>
      </w:r>
      <w:r w:rsidR="00685A4C">
        <w:rPr>
          <w:rFonts w:ascii="Times New Roman" w:hAnsi="Times New Roman" w:cs="Times New Roman"/>
          <w:spacing w:val="2"/>
          <w:shd w:val="clear" w:color="auto" w:fill="FFFFFF"/>
        </w:rPr>
        <w:t xml:space="preserve">potwierdzone certyfikatem </w:t>
      </w:r>
      <w:r w:rsidR="00685A4C" w:rsidRPr="0043363E">
        <w:rPr>
          <w:rFonts w:ascii="Times New Roman" w:hAnsi="Times New Roman"/>
          <w:spacing w:val="2"/>
          <w:shd w:val="clear" w:color="auto" w:fill="FFFFFF"/>
        </w:rPr>
        <w:t>wydany</w:t>
      </w:r>
      <w:r w:rsidR="00685A4C">
        <w:rPr>
          <w:rFonts w:ascii="Times New Roman" w:hAnsi="Times New Roman"/>
          <w:spacing w:val="2"/>
          <w:shd w:val="clear" w:color="auto" w:fill="FFFFFF"/>
        </w:rPr>
        <w:t>m</w:t>
      </w:r>
      <w:r w:rsidR="00685A4C" w:rsidRPr="0043363E">
        <w:rPr>
          <w:rFonts w:ascii="Times New Roman" w:hAnsi="Times New Roman"/>
          <w:spacing w:val="2"/>
          <w:shd w:val="clear" w:color="auto" w:fill="FFFFFF"/>
        </w:rPr>
        <w:t xml:space="preserve"> przez instytucję uprawnioną do nadawania tego typu uprawnień</w:t>
      </w:r>
      <w:r w:rsidR="00685A4C">
        <w:rPr>
          <w:rFonts w:ascii="Times New Roman" w:hAnsi="Times New Roman"/>
          <w:spacing w:val="2"/>
          <w:shd w:val="clear" w:color="auto" w:fill="FFFFFF"/>
        </w:rPr>
        <w:t xml:space="preserve"> </w:t>
      </w:r>
      <w:r w:rsidR="0043363E" w:rsidRPr="00685A4C">
        <w:rPr>
          <w:rFonts w:ascii="Times New Roman" w:hAnsi="Times New Roman" w:cs="Times New Roman"/>
        </w:rPr>
        <w:t>oraz</w:t>
      </w:r>
      <w:r w:rsidR="0043363E" w:rsidRPr="00685A4C">
        <w:rPr>
          <w:rFonts w:ascii="Times New Roman" w:hAnsi="Times New Roman" w:cs="Times New Roman"/>
          <w:b/>
          <w:bCs/>
        </w:rPr>
        <w:t xml:space="preserve"> </w:t>
      </w:r>
      <w:r w:rsidR="0043363E" w:rsidRPr="00685A4C">
        <w:rPr>
          <w:rFonts w:ascii="Times New Roman" w:hAnsi="Times New Roman"/>
          <w:spacing w:val="2"/>
          <w:shd w:val="clear" w:color="auto" w:fill="FFFFFF"/>
        </w:rPr>
        <w:t>posiadającą certyfikat superwizora dialogu motywującego wydany przez instytucję uprawnioną do nadawania tego typu uprawnień.</w:t>
      </w:r>
    </w:p>
    <w:p w14:paraId="1950A3BD" w14:textId="3766019B" w:rsidR="007C03D1" w:rsidRPr="0043363E" w:rsidRDefault="00182732" w:rsidP="0043363E">
      <w:pPr>
        <w:pStyle w:val="Textbody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</w:rPr>
      </w:pPr>
      <w:r w:rsidRPr="0043363E">
        <w:rPr>
          <w:rFonts w:ascii="Times New Roman" w:hAnsi="Times New Roman"/>
          <w:sz w:val="22"/>
          <w:szCs w:val="22"/>
        </w:rPr>
        <w:t>Wykonawca oświadcza, że w okresie ostatnich 3 lat, przed upływem terminu składania ofert, a jeżeli okres prowadzenia działalności jest krótszy – w tym okresie,</w:t>
      </w:r>
      <w:r w:rsidRPr="0043363E">
        <w:rPr>
          <w:rFonts w:ascii="Times New Roman" w:hAnsi="Times New Roman"/>
          <w:b/>
          <w:bCs/>
          <w:sz w:val="22"/>
          <w:szCs w:val="22"/>
        </w:rPr>
        <w:t xml:space="preserve"> wykonał</w:t>
      </w:r>
      <w:r w:rsidRPr="0043363E">
        <w:rPr>
          <w:rFonts w:ascii="Times New Roman" w:hAnsi="Times New Roman"/>
          <w:sz w:val="22"/>
          <w:szCs w:val="22"/>
        </w:rPr>
        <w:t xml:space="preserve">, co najmniej </w:t>
      </w:r>
      <w:r w:rsidR="00685A4C">
        <w:rPr>
          <w:rFonts w:ascii="Times New Roman" w:hAnsi="Times New Roman"/>
          <w:sz w:val="22"/>
          <w:szCs w:val="22"/>
        </w:rPr>
        <w:t xml:space="preserve">3 usługi po min. </w:t>
      </w:r>
      <w:r w:rsidR="00685A4C">
        <w:rPr>
          <w:rFonts w:ascii="Times New Roman" w:hAnsi="Times New Roman"/>
          <w:spacing w:val="2"/>
          <w:shd w:val="clear" w:color="auto" w:fill="FFFFFF"/>
        </w:rPr>
        <w:t xml:space="preserve">25 </w:t>
      </w:r>
      <w:r w:rsidR="0043363E" w:rsidRPr="0043363E">
        <w:rPr>
          <w:rFonts w:ascii="Times New Roman" w:hAnsi="Times New Roman"/>
          <w:spacing w:val="2"/>
          <w:shd w:val="clear" w:color="auto" w:fill="FFFFFF"/>
        </w:rPr>
        <w:t xml:space="preserve">godzin dydaktycznych </w:t>
      </w:r>
      <w:r w:rsidR="00685A4C">
        <w:rPr>
          <w:rFonts w:ascii="Times New Roman" w:hAnsi="Times New Roman"/>
          <w:spacing w:val="2"/>
          <w:shd w:val="clear" w:color="auto" w:fill="FFFFFF"/>
        </w:rPr>
        <w:t xml:space="preserve">każda </w:t>
      </w:r>
      <w:r w:rsidR="0043363E" w:rsidRPr="0043363E">
        <w:rPr>
          <w:rFonts w:ascii="Times New Roman" w:hAnsi="Times New Roman"/>
          <w:spacing w:val="2"/>
          <w:shd w:val="clear" w:color="auto" w:fill="FFFFFF"/>
        </w:rPr>
        <w:t xml:space="preserve">(1 godzina dydaktyczna = 45 lub 60 minut) </w:t>
      </w:r>
      <w:proofErr w:type="spellStart"/>
      <w:r w:rsidR="0043363E" w:rsidRPr="0043363E">
        <w:rPr>
          <w:rFonts w:ascii="Times New Roman" w:hAnsi="Times New Roman"/>
          <w:spacing w:val="2"/>
          <w:shd w:val="clear" w:color="auto" w:fill="FFFFFF"/>
        </w:rPr>
        <w:t>superwizji</w:t>
      </w:r>
      <w:proofErr w:type="spellEnd"/>
      <w:r w:rsidR="0043363E" w:rsidRPr="0043363E">
        <w:rPr>
          <w:rFonts w:ascii="Times New Roman" w:hAnsi="Times New Roman"/>
          <w:spacing w:val="2"/>
          <w:shd w:val="clear" w:color="auto" w:fill="FFFFFF"/>
        </w:rPr>
        <w:t xml:space="preserve"> indywidualnych i /lub grupowych wg poniższego zestawienia:</w:t>
      </w:r>
    </w:p>
    <w:tbl>
      <w:tblPr>
        <w:tblpPr w:leftFromText="141" w:rightFromText="141" w:bottomFromText="160" w:vertAnchor="text" w:horzAnchor="margin" w:tblpY="120"/>
        <w:tblW w:w="9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843"/>
        <w:gridCol w:w="2126"/>
        <w:gridCol w:w="2234"/>
      </w:tblGrid>
      <w:tr w:rsidR="00A7208E" w:rsidRPr="00736D51" w14:paraId="69634F9A" w14:textId="77777777" w:rsidTr="00A05043">
        <w:tc>
          <w:tcPr>
            <w:tcW w:w="9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DAF3" w14:textId="55C67434" w:rsidR="00A7208E" w:rsidRPr="00736D51" w:rsidRDefault="00A7208E">
            <w:pPr>
              <w:ind w:left="142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</w:pPr>
            <w:r w:rsidRPr="00736D51"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 xml:space="preserve">Wykaz 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usług</w:t>
            </w:r>
          </w:p>
        </w:tc>
      </w:tr>
      <w:tr w:rsidR="00A7208E" w:rsidRPr="00736D51" w14:paraId="02DD6388" w14:textId="77777777" w:rsidTr="00A7208E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1B10C" w14:textId="5DE9A531" w:rsidR="00A7208E" w:rsidRPr="00736D51" w:rsidRDefault="00A7208E">
            <w:pPr>
              <w:ind w:left="142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</w:pPr>
            <w:r w:rsidRPr="00736D51"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 xml:space="preserve">Opis 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A8AD" w14:textId="77343116" w:rsidR="00A7208E" w:rsidRPr="00736D51" w:rsidRDefault="00A7208E">
            <w:pPr>
              <w:ind w:left="142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Liczba godzin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1D4A1" w14:textId="6D21A0D3" w:rsidR="00A7208E" w:rsidRPr="00736D51" w:rsidRDefault="00A7208E">
            <w:pPr>
              <w:ind w:left="142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</w:pPr>
            <w:r w:rsidRPr="00736D51"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Termin wykonania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6F1F7" w14:textId="3DB0AFC6" w:rsidR="00A7208E" w:rsidRPr="00736D51" w:rsidRDefault="00A7208E">
            <w:pPr>
              <w:ind w:left="142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</w:pPr>
            <w:r w:rsidRPr="00736D51"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Dane Zam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da-DK"/>
              </w:rPr>
              <w:t>awiającego</w:t>
            </w:r>
          </w:p>
        </w:tc>
      </w:tr>
      <w:tr w:rsidR="00A7208E" w:rsidRPr="00736D51" w14:paraId="442D2168" w14:textId="77777777" w:rsidTr="00A7208E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00DF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  <w:p w14:paraId="6C6E21C9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  <w:p w14:paraId="58130464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860F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4392" w14:textId="790ACF95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30AD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</w:tr>
      <w:tr w:rsidR="00A7208E" w:rsidRPr="00736D51" w14:paraId="2F173392" w14:textId="77777777" w:rsidTr="00A7208E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7457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  <w:p w14:paraId="25E6F41D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  <w:p w14:paraId="282FD374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4736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D797" w14:textId="2A85BBE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9C84" w14:textId="77777777" w:rsidR="00A7208E" w:rsidRPr="00736D51" w:rsidRDefault="00A7208E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</w:tr>
      <w:tr w:rsidR="00685A4C" w:rsidRPr="00736D51" w14:paraId="1D408DD9" w14:textId="77777777" w:rsidTr="00A7208E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102A" w14:textId="77777777" w:rsidR="00685A4C" w:rsidRPr="00736D51" w:rsidRDefault="00685A4C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53F4" w14:textId="77777777" w:rsidR="00685A4C" w:rsidRDefault="00685A4C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  <w:p w14:paraId="4349E3A3" w14:textId="508E7222" w:rsidR="00685A4C" w:rsidRPr="00736D51" w:rsidRDefault="00685A4C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CFE4" w14:textId="77777777" w:rsidR="00685A4C" w:rsidRPr="00736D51" w:rsidRDefault="00685A4C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11FA" w14:textId="77777777" w:rsidR="00685A4C" w:rsidRPr="00736D51" w:rsidRDefault="00685A4C">
            <w:pPr>
              <w:ind w:left="142"/>
              <w:jc w:val="both"/>
              <w:rPr>
                <w:rFonts w:ascii="Times New Roman" w:eastAsia="Calibri" w:hAnsi="Times New Roman"/>
                <w:sz w:val="22"/>
                <w:szCs w:val="22"/>
                <w:lang w:val="da-DK"/>
              </w:rPr>
            </w:pPr>
          </w:p>
        </w:tc>
      </w:tr>
    </w:tbl>
    <w:p w14:paraId="117E6B62" w14:textId="77777777" w:rsidR="00FB62BD" w:rsidRPr="00736D51" w:rsidRDefault="00FB62BD" w:rsidP="00FB62BD">
      <w:pPr>
        <w:pStyle w:val="Tekstpodstawowy"/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</w:rPr>
      </w:pPr>
    </w:p>
    <w:p w14:paraId="34D53B20" w14:textId="36C98D9C" w:rsidR="00995873" w:rsidRPr="00736D51" w:rsidRDefault="00F119DA" w:rsidP="00F119DA">
      <w:pPr>
        <w:pStyle w:val="Tekstpodstawowy"/>
        <w:spacing w:line="360" w:lineRule="auto"/>
        <w:rPr>
          <w:rFonts w:ascii="Times New Roman" w:hAnsi="Times New Roman"/>
        </w:rPr>
      </w:pPr>
      <w:r w:rsidRPr="00736D51">
        <w:rPr>
          <w:rFonts w:ascii="Times New Roman" w:hAnsi="Times New Roman" w:cs="Times New Roman"/>
          <w:b/>
          <w:bCs/>
        </w:rPr>
        <w:t>*</w:t>
      </w:r>
      <w:r w:rsidRPr="00736D51">
        <w:rPr>
          <w:rFonts w:ascii="Times New Roman" w:hAnsi="Times New Roman"/>
        </w:rPr>
        <w:t xml:space="preserve"> „Wyrażam zgodę na weryfikację podanego wykazu poprzez wystąpienie z zapytaniem do Podmiotów wskazanych w Wykazie jako Zamawiający.”</w:t>
      </w:r>
    </w:p>
    <w:p w14:paraId="1443A010" w14:textId="0160523E" w:rsidR="002D61BA" w:rsidRDefault="002D61BA" w:rsidP="00F119DA">
      <w:pPr>
        <w:pStyle w:val="Tekstpodstawowy"/>
        <w:spacing w:line="360" w:lineRule="auto"/>
        <w:rPr>
          <w:rFonts w:ascii="Times New Roman" w:hAnsi="Times New Roman"/>
        </w:rPr>
      </w:pPr>
    </w:p>
    <w:p w14:paraId="673FD27D" w14:textId="77777777" w:rsidR="002D61BA" w:rsidRDefault="002D61BA" w:rsidP="00F119DA">
      <w:pPr>
        <w:pStyle w:val="Tekstpodstawowy"/>
        <w:spacing w:line="360" w:lineRule="auto"/>
        <w:rPr>
          <w:rFonts w:ascii="Times New Roman" w:hAnsi="Times New Roman" w:cs="Times New Roman"/>
        </w:rPr>
      </w:pPr>
    </w:p>
    <w:p w14:paraId="21E23110" w14:textId="19E30220" w:rsidR="00AF1DD3" w:rsidRPr="00E008DC" w:rsidRDefault="00AF1DD3" w:rsidP="00AF1DD3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…………...………....…………………………….</w:t>
      </w:r>
    </w:p>
    <w:p w14:paraId="74BBF931" w14:textId="77777777" w:rsidR="00D60122" w:rsidRDefault="00D77350" w:rsidP="00D60122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AF1DD3" w:rsidRPr="00E008DC">
        <w:rPr>
          <w:rFonts w:ascii="Times New Roman" w:hAnsi="Times New Roman" w:cs="Times New Roman"/>
        </w:rPr>
        <w:t xml:space="preserve"> (podpis osoby uprawnionej, pieczęć)</w:t>
      </w:r>
      <w:r>
        <w:rPr>
          <w:rFonts w:ascii="Times New Roman" w:hAnsi="Times New Roman" w:cs="Times New Roman"/>
        </w:rPr>
        <w:br/>
      </w:r>
    </w:p>
    <w:p w14:paraId="091022D7" w14:textId="77777777" w:rsidR="00A91426" w:rsidRDefault="00D60122" w:rsidP="00D77350">
      <w:pPr>
        <w:pStyle w:val="Tekstpodstawowy"/>
        <w:spacing w:line="360" w:lineRule="auto"/>
        <w:rPr>
          <w:rFonts w:ascii="Times New Roman" w:hAnsi="Times New Roman" w:cs="Times New Roman"/>
        </w:rPr>
      </w:pPr>
      <w:r w:rsidRPr="00784C07">
        <w:rPr>
          <w:rFonts w:ascii="Times New Roman" w:hAnsi="Times New Roman" w:cs="Times New Roman"/>
        </w:rPr>
        <w:t xml:space="preserve">Do załącznika należy dołączyć wymagane środki dowodowe zgodnie z warunkami zapytania ofertowego tj. </w:t>
      </w:r>
    </w:p>
    <w:p w14:paraId="2739C70D" w14:textId="7B124038" w:rsidR="00260329" w:rsidRPr="00784C07" w:rsidRDefault="00D60122" w:rsidP="00A91426">
      <w:pPr>
        <w:pStyle w:val="Tekstpodstawowy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736D51">
        <w:rPr>
          <w:rFonts w:ascii="Times New Roman" w:hAnsi="Times New Roman" w:cs="Times New Roman"/>
        </w:rPr>
        <w:t>referencje</w:t>
      </w:r>
      <w:r w:rsidR="00655009" w:rsidRPr="00736D51">
        <w:rPr>
          <w:rFonts w:ascii="Times New Roman" w:hAnsi="Times New Roman" w:cs="Times New Roman"/>
        </w:rPr>
        <w:t xml:space="preserve"> (również dla podwykonawców – jeśli dotyczy, wraz z wykazem </w:t>
      </w:r>
      <w:r w:rsidR="00A7208E">
        <w:rPr>
          <w:rFonts w:ascii="Times New Roman" w:hAnsi="Times New Roman" w:cs="Times New Roman"/>
        </w:rPr>
        <w:t>usług</w:t>
      </w:r>
      <w:r w:rsidR="00655009" w:rsidRPr="00736D51">
        <w:rPr>
          <w:rFonts w:ascii="Times New Roman" w:hAnsi="Times New Roman" w:cs="Times New Roman"/>
        </w:rPr>
        <w:t xml:space="preserve"> i zgodą na jego weryfikację)</w:t>
      </w:r>
      <w:r w:rsidRPr="00736D51">
        <w:rPr>
          <w:rFonts w:ascii="Times New Roman" w:hAnsi="Times New Roman" w:cs="Times New Roman"/>
        </w:rPr>
        <w:t>.</w:t>
      </w:r>
    </w:p>
    <w:sectPr w:rsidR="00260329" w:rsidRPr="00784C07" w:rsidSect="00D7735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AA262" w14:textId="77777777" w:rsidR="00C04F4F" w:rsidRDefault="00C04F4F">
      <w:r>
        <w:separator/>
      </w:r>
    </w:p>
  </w:endnote>
  <w:endnote w:type="continuationSeparator" w:id="0">
    <w:p w14:paraId="653FF1A9" w14:textId="77777777" w:rsidR="00C04F4F" w:rsidRDefault="00C0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08C5F0E6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38843C22">
              <wp:extent cx="7810500" cy="19050"/>
              <wp:effectExtent l="0" t="0" r="19050" b="1905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10500" cy="190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003AB3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6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01200DA9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    </w:t>
    </w:r>
    <w:r w:rsidR="00C47B3D" w:rsidRPr="00363D1C">
      <w:rPr>
        <w:noProof/>
      </w:rPr>
      <w:drawing>
        <wp:inline distT="0" distB="0" distL="0" distR="0" wp14:anchorId="6BB80A31" wp14:editId="0E6BE746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47B3D">
      <w:rPr>
        <w:noProof/>
      </w:rPr>
      <w:t xml:space="preserve">   </w:t>
    </w:r>
    <w:r w:rsidR="00A76A88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82F4A" w14:textId="77777777" w:rsidR="00C04F4F" w:rsidRDefault="00C04F4F">
      <w:r>
        <w:separator/>
      </w:r>
    </w:p>
  </w:footnote>
  <w:footnote w:type="continuationSeparator" w:id="0">
    <w:p w14:paraId="1C871A1F" w14:textId="77777777" w:rsidR="00C04F4F" w:rsidRDefault="00C0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5627BFA4">
              <wp:extent cx="7607300" cy="19050"/>
              <wp:effectExtent l="0" t="0" r="31750" b="1905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07300" cy="190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DD51049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9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A86"/>
    <w:multiLevelType w:val="hybridMultilevel"/>
    <w:tmpl w:val="CE645C18"/>
    <w:lvl w:ilvl="0" w:tplc="82FA4B18">
      <w:start w:val="1"/>
      <w:numFmt w:val="decimal"/>
      <w:lvlText w:val="%1."/>
      <w:lvlJc w:val="left"/>
      <w:pPr>
        <w:ind w:left="952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72" w:hanging="360"/>
      </w:pPr>
    </w:lvl>
    <w:lvl w:ilvl="2" w:tplc="0415001B" w:tentative="1">
      <w:start w:val="1"/>
      <w:numFmt w:val="lowerRoman"/>
      <w:lvlText w:val="%3."/>
      <w:lvlJc w:val="right"/>
      <w:pPr>
        <w:ind w:left="2392" w:hanging="180"/>
      </w:pPr>
    </w:lvl>
    <w:lvl w:ilvl="3" w:tplc="0415000F" w:tentative="1">
      <w:start w:val="1"/>
      <w:numFmt w:val="decimal"/>
      <w:lvlText w:val="%4."/>
      <w:lvlJc w:val="left"/>
      <w:pPr>
        <w:ind w:left="3112" w:hanging="360"/>
      </w:pPr>
    </w:lvl>
    <w:lvl w:ilvl="4" w:tplc="04150019" w:tentative="1">
      <w:start w:val="1"/>
      <w:numFmt w:val="lowerLetter"/>
      <w:lvlText w:val="%5."/>
      <w:lvlJc w:val="left"/>
      <w:pPr>
        <w:ind w:left="3832" w:hanging="360"/>
      </w:pPr>
    </w:lvl>
    <w:lvl w:ilvl="5" w:tplc="0415001B" w:tentative="1">
      <w:start w:val="1"/>
      <w:numFmt w:val="lowerRoman"/>
      <w:lvlText w:val="%6."/>
      <w:lvlJc w:val="right"/>
      <w:pPr>
        <w:ind w:left="4552" w:hanging="180"/>
      </w:pPr>
    </w:lvl>
    <w:lvl w:ilvl="6" w:tplc="0415000F" w:tentative="1">
      <w:start w:val="1"/>
      <w:numFmt w:val="decimal"/>
      <w:lvlText w:val="%7."/>
      <w:lvlJc w:val="left"/>
      <w:pPr>
        <w:ind w:left="5272" w:hanging="360"/>
      </w:pPr>
    </w:lvl>
    <w:lvl w:ilvl="7" w:tplc="04150019" w:tentative="1">
      <w:start w:val="1"/>
      <w:numFmt w:val="lowerLetter"/>
      <w:lvlText w:val="%8."/>
      <w:lvlJc w:val="left"/>
      <w:pPr>
        <w:ind w:left="5992" w:hanging="360"/>
      </w:pPr>
    </w:lvl>
    <w:lvl w:ilvl="8" w:tplc="0415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6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D3D25F0"/>
    <w:multiLevelType w:val="multilevel"/>
    <w:tmpl w:val="55D6536C"/>
    <w:styleLink w:val="WWNum12"/>
    <w:lvl w:ilvl="0">
      <w:start w:val="1"/>
      <w:numFmt w:val="lowerLetter"/>
      <w:lvlText w:val="%1."/>
      <w:lvlJc w:val="left"/>
      <w:pPr>
        <w:ind w:left="952" w:hanging="360"/>
      </w:pPr>
    </w:lvl>
    <w:lvl w:ilvl="1">
      <w:start w:val="1"/>
      <w:numFmt w:val="lowerLetter"/>
      <w:lvlText w:val="%2."/>
      <w:lvlJc w:val="left"/>
      <w:pPr>
        <w:ind w:left="1672" w:hanging="360"/>
      </w:pPr>
    </w:lvl>
    <w:lvl w:ilvl="2">
      <w:start w:val="1"/>
      <w:numFmt w:val="lowerRoman"/>
      <w:lvlText w:val="%1.%2.%3."/>
      <w:lvlJc w:val="right"/>
      <w:pPr>
        <w:ind w:left="2392" w:hanging="180"/>
      </w:pPr>
    </w:lvl>
    <w:lvl w:ilvl="3">
      <w:start w:val="1"/>
      <w:numFmt w:val="decimal"/>
      <w:lvlText w:val="%1.%2.%3.%4."/>
      <w:lvlJc w:val="left"/>
      <w:pPr>
        <w:ind w:left="3112" w:hanging="360"/>
      </w:pPr>
    </w:lvl>
    <w:lvl w:ilvl="4">
      <w:start w:val="1"/>
      <w:numFmt w:val="lowerLetter"/>
      <w:lvlText w:val="%1.%2.%3.%4.%5."/>
      <w:lvlJc w:val="left"/>
      <w:pPr>
        <w:ind w:left="3832" w:hanging="360"/>
      </w:pPr>
    </w:lvl>
    <w:lvl w:ilvl="5">
      <w:start w:val="1"/>
      <w:numFmt w:val="lowerRoman"/>
      <w:lvlText w:val="%1.%2.%3.%4.%5.%6."/>
      <w:lvlJc w:val="right"/>
      <w:pPr>
        <w:ind w:left="4552" w:hanging="180"/>
      </w:pPr>
    </w:lvl>
    <w:lvl w:ilvl="6">
      <w:start w:val="1"/>
      <w:numFmt w:val="decimal"/>
      <w:lvlText w:val="%1.%2.%3.%4.%5.%6.%7."/>
      <w:lvlJc w:val="left"/>
      <w:pPr>
        <w:ind w:left="5272" w:hanging="360"/>
      </w:pPr>
    </w:lvl>
    <w:lvl w:ilvl="7">
      <w:start w:val="1"/>
      <w:numFmt w:val="lowerLetter"/>
      <w:lvlText w:val="%1.%2.%3.%4.%5.%6.%7.%8."/>
      <w:lvlJc w:val="left"/>
      <w:pPr>
        <w:ind w:left="5992" w:hanging="360"/>
      </w:pPr>
    </w:lvl>
    <w:lvl w:ilvl="8">
      <w:start w:val="1"/>
      <w:numFmt w:val="lowerRoman"/>
      <w:lvlText w:val="%1.%2.%3.%4.%5.%6.%7.%8.%9."/>
      <w:lvlJc w:val="right"/>
      <w:pPr>
        <w:ind w:left="6712" w:hanging="180"/>
      </w:pPr>
    </w:lvl>
  </w:abstractNum>
  <w:abstractNum w:abstractNumId="9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23A9"/>
    <w:multiLevelType w:val="multilevel"/>
    <w:tmpl w:val="7AF801D4"/>
    <w:styleLink w:val="WWNum19"/>
    <w:lvl w:ilvl="0"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672" w:hanging="360"/>
      </w:pPr>
    </w:lvl>
    <w:lvl w:ilvl="2">
      <w:start w:val="1"/>
      <w:numFmt w:val="lowerRoman"/>
      <w:lvlText w:val="%1.%2.%3."/>
      <w:lvlJc w:val="right"/>
      <w:pPr>
        <w:ind w:left="2392" w:hanging="180"/>
      </w:pPr>
    </w:lvl>
    <w:lvl w:ilvl="3">
      <w:start w:val="1"/>
      <w:numFmt w:val="decimal"/>
      <w:lvlText w:val="%1.%2.%3.%4."/>
      <w:lvlJc w:val="left"/>
      <w:pPr>
        <w:ind w:left="3112" w:hanging="360"/>
      </w:pPr>
    </w:lvl>
    <w:lvl w:ilvl="4">
      <w:start w:val="1"/>
      <w:numFmt w:val="lowerLetter"/>
      <w:lvlText w:val="%1.%2.%3.%4.%5."/>
      <w:lvlJc w:val="left"/>
      <w:pPr>
        <w:ind w:left="3832" w:hanging="360"/>
      </w:pPr>
    </w:lvl>
    <w:lvl w:ilvl="5">
      <w:start w:val="1"/>
      <w:numFmt w:val="lowerRoman"/>
      <w:lvlText w:val="%1.%2.%3.%4.%5.%6."/>
      <w:lvlJc w:val="right"/>
      <w:pPr>
        <w:ind w:left="4552" w:hanging="180"/>
      </w:pPr>
    </w:lvl>
    <w:lvl w:ilvl="6">
      <w:start w:val="1"/>
      <w:numFmt w:val="decimal"/>
      <w:lvlText w:val="%1.%2.%3.%4.%5.%6.%7."/>
      <w:lvlJc w:val="left"/>
      <w:pPr>
        <w:ind w:left="5272" w:hanging="360"/>
      </w:pPr>
    </w:lvl>
    <w:lvl w:ilvl="7">
      <w:start w:val="1"/>
      <w:numFmt w:val="lowerLetter"/>
      <w:lvlText w:val="%1.%2.%3.%4.%5.%6.%7.%8."/>
      <w:lvlJc w:val="left"/>
      <w:pPr>
        <w:ind w:left="5992" w:hanging="360"/>
      </w:pPr>
    </w:lvl>
    <w:lvl w:ilvl="8">
      <w:start w:val="1"/>
      <w:numFmt w:val="lowerRoman"/>
      <w:lvlText w:val="%1.%2.%3.%4.%5.%6.%7.%8.%9."/>
      <w:lvlJc w:val="right"/>
      <w:pPr>
        <w:ind w:left="6712" w:hanging="180"/>
      </w:pPr>
    </w:lvl>
  </w:abstractNum>
  <w:abstractNum w:abstractNumId="12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63F92"/>
    <w:multiLevelType w:val="multilevel"/>
    <w:tmpl w:val="B9545D10"/>
    <w:styleLink w:val="WWNum11"/>
    <w:lvl w:ilvl="0">
      <w:start w:val="1"/>
      <w:numFmt w:val="decimal"/>
      <w:lvlText w:val="%1."/>
      <w:lvlJc w:val="left"/>
      <w:pPr>
        <w:ind w:left="592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312" w:hanging="360"/>
      </w:pPr>
    </w:lvl>
    <w:lvl w:ilvl="2">
      <w:start w:val="1"/>
      <w:numFmt w:val="lowerRoman"/>
      <w:lvlText w:val="%1.%2.%3."/>
      <w:lvlJc w:val="right"/>
      <w:pPr>
        <w:ind w:left="2032" w:hanging="180"/>
      </w:pPr>
    </w:lvl>
    <w:lvl w:ilvl="3">
      <w:start w:val="1"/>
      <w:numFmt w:val="decimal"/>
      <w:lvlText w:val="%1.%2.%3.%4."/>
      <w:lvlJc w:val="left"/>
      <w:pPr>
        <w:ind w:left="2752" w:hanging="360"/>
      </w:pPr>
    </w:lvl>
    <w:lvl w:ilvl="4">
      <w:start w:val="1"/>
      <w:numFmt w:val="lowerLetter"/>
      <w:lvlText w:val="%1.%2.%3.%4.%5."/>
      <w:lvlJc w:val="left"/>
      <w:pPr>
        <w:ind w:left="3472" w:hanging="360"/>
      </w:pPr>
    </w:lvl>
    <w:lvl w:ilvl="5">
      <w:start w:val="1"/>
      <w:numFmt w:val="lowerRoman"/>
      <w:lvlText w:val="%1.%2.%3.%4.%5.%6."/>
      <w:lvlJc w:val="right"/>
      <w:pPr>
        <w:ind w:left="4192" w:hanging="180"/>
      </w:pPr>
    </w:lvl>
    <w:lvl w:ilvl="6">
      <w:start w:val="1"/>
      <w:numFmt w:val="decimal"/>
      <w:lvlText w:val="%1.%2.%3.%4.%5.%6.%7."/>
      <w:lvlJc w:val="left"/>
      <w:pPr>
        <w:ind w:left="4912" w:hanging="360"/>
      </w:pPr>
    </w:lvl>
    <w:lvl w:ilvl="7">
      <w:start w:val="1"/>
      <w:numFmt w:val="lowerLetter"/>
      <w:lvlText w:val="%1.%2.%3.%4.%5.%6.%7.%8."/>
      <w:lvlJc w:val="left"/>
      <w:pPr>
        <w:ind w:left="5632" w:hanging="360"/>
      </w:pPr>
    </w:lvl>
    <w:lvl w:ilvl="8">
      <w:start w:val="1"/>
      <w:numFmt w:val="lowerRoman"/>
      <w:lvlText w:val="%1.%2.%3.%4.%5.%6.%7.%8.%9."/>
      <w:lvlJc w:val="right"/>
      <w:pPr>
        <w:ind w:left="6352" w:hanging="180"/>
      </w:pPr>
    </w:lvl>
  </w:abstractNum>
  <w:abstractNum w:abstractNumId="15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B6BA9"/>
    <w:multiLevelType w:val="hybridMultilevel"/>
    <w:tmpl w:val="1012E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B6594"/>
    <w:multiLevelType w:val="hybridMultilevel"/>
    <w:tmpl w:val="6478C5E2"/>
    <w:lvl w:ilvl="0" w:tplc="C310F8EE">
      <w:start w:val="1"/>
      <w:numFmt w:val="lowerLetter"/>
      <w:lvlText w:val="%1)"/>
      <w:lvlJc w:val="left"/>
      <w:pPr>
        <w:ind w:left="9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2" w:hanging="360"/>
      </w:pPr>
    </w:lvl>
    <w:lvl w:ilvl="2" w:tplc="0415001B" w:tentative="1">
      <w:start w:val="1"/>
      <w:numFmt w:val="lowerRoman"/>
      <w:lvlText w:val="%3."/>
      <w:lvlJc w:val="right"/>
      <w:pPr>
        <w:ind w:left="2392" w:hanging="180"/>
      </w:pPr>
    </w:lvl>
    <w:lvl w:ilvl="3" w:tplc="0415000F" w:tentative="1">
      <w:start w:val="1"/>
      <w:numFmt w:val="decimal"/>
      <w:lvlText w:val="%4."/>
      <w:lvlJc w:val="left"/>
      <w:pPr>
        <w:ind w:left="3112" w:hanging="360"/>
      </w:pPr>
    </w:lvl>
    <w:lvl w:ilvl="4" w:tplc="04150019" w:tentative="1">
      <w:start w:val="1"/>
      <w:numFmt w:val="lowerLetter"/>
      <w:lvlText w:val="%5."/>
      <w:lvlJc w:val="left"/>
      <w:pPr>
        <w:ind w:left="3832" w:hanging="360"/>
      </w:pPr>
    </w:lvl>
    <w:lvl w:ilvl="5" w:tplc="0415001B" w:tentative="1">
      <w:start w:val="1"/>
      <w:numFmt w:val="lowerRoman"/>
      <w:lvlText w:val="%6."/>
      <w:lvlJc w:val="right"/>
      <w:pPr>
        <w:ind w:left="4552" w:hanging="180"/>
      </w:pPr>
    </w:lvl>
    <w:lvl w:ilvl="6" w:tplc="0415000F" w:tentative="1">
      <w:start w:val="1"/>
      <w:numFmt w:val="decimal"/>
      <w:lvlText w:val="%7."/>
      <w:lvlJc w:val="left"/>
      <w:pPr>
        <w:ind w:left="5272" w:hanging="360"/>
      </w:pPr>
    </w:lvl>
    <w:lvl w:ilvl="7" w:tplc="04150019" w:tentative="1">
      <w:start w:val="1"/>
      <w:numFmt w:val="lowerLetter"/>
      <w:lvlText w:val="%8."/>
      <w:lvlJc w:val="left"/>
      <w:pPr>
        <w:ind w:left="5992" w:hanging="360"/>
      </w:pPr>
    </w:lvl>
    <w:lvl w:ilvl="8" w:tplc="0415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9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24F80"/>
    <w:multiLevelType w:val="hybridMultilevel"/>
    <w:tmpl w:val="5EF66DF4"/>
    <w:lvl w:ilvl="0" w:tplc="0415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72" w:hanging="360"/>
      </w:pPr>
    </w:lvl>
    <w:lvl w:ilvl="2" w:tplc="FFFFFFFF" w:tentative="1">
      <w:start w:val="1"/>
      <w:numFmt w:val="lowerRoman"/>
      <w:lvlText w:val="%3."/>
      <w:lvlJc w:val="right"/>
      <w:pPr>
        <w:ind w:left="2392" w:hanging="180"/>
      </w:pPr>
    </w:lvl>
    <w:lvl w:ilvl="3" w:tplc="FFFFFFFF" w:tentative="1">
      <w:start w:val="1"/>
      <w:numFmt w:val="decimal"/>
      <w:lvlText w:val="%4."/>
      <w:lvlJc w:val="left"/>
      <w:pPr>
        <w:ind w:left="3112" w:hanging="360"/>
      </w:pPr>
    </w:lvl>
    <w:lvl w:ilvl="4" w:tplc="FFFFFFFF" w:tentative="1">
      <w:start w:val="1"/>
      <w:numFmt w:val="lowerLetter"/>
      <w:lvlText w:val="%5."/>
      <w:lvlJc w:val="left"/>
      <w:pPr>
        <w:ind w:left="3832" w:hanging="360"/>
      </w:pPr>
    </w:lvl>
    <w:lvl w:ilvl="5" w:tplc="FFFFFFFF" w:tentative="1">
      <w:start w:val="1"/>
      <w:numFmt w:val="lowerRoman"/>
      <w:lvlText w:val="%6."/>
      <w:lvlJc w:val="right"/>
      <w:pPr>
        <w:ind w:left="4552" w:hanging="180"/>
      </w:pPr>
    </w:lvl>
    <w:lvl w:ilvl="6" w:tplc="FFFFFFFF" w:tentative="1">
      <w:start w:val="1"/>
      <w:numFmt w:val="decimal"/>
      <w:lvlText w:val="%7."/>
      <w:lvlJc w:val="left"/>
      <w:pPr>
        <w:ind w:left="5272" w:hanging="360"/>
      </w:pPr>
    </w:lvl>
    <w:lvl w:ilvl="7" w:tplc="FFFFFFFF" w:tentative="1">
      <w:start w:val="1"/>
      <w:numFmt w:val="lowerLetter"/>
      <w:lvlText w:val="%8."/>
      <w:lvlJc w:val="left"/>
      <w:pPr>
        <w:ind w:left="5992" w:hanging="360"/>
      </w:pPr>
    </w:lvl>
    <w:lvl w:ilvl="8" w:tplc="FFFFFFFF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1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C6341"/>
    <w:multiLevelType w:val="hybridMultilevel"/>
    <w:tmpl w:val="79CC0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834D7"/>
    <w:multiLevelType w:val="multilevel"/>
    <w:tmpl w:val="B6A8F80A"/>
    <w:styleLink w:val="WWNum26"/>
    <w:lvl w:ilvl="0"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4" w15:restartNumberingAfterBreak="0">
    <w:nsid w:val="7FA35C0A"/>
    <w:multiLevelType w:val="multilevel"/>
    <w:tmpl w:val="428E9EAC"/>
    <w:numStyleLink w:val="Lista1"/>
  </w:abstractNum>
  <w:num w:numId="1">
    <w:abstractNumId w:val="26"/>
  </w:num>
  <w:num w:numId="2">
    <w:abstractNumId w:val="34"/>
  </w:num>
  <w:num w:numId="3">
    <w:abstractNumId w:val="24"/>
  </w:num>
  <w:num w:numId="4">
    <w:abstractNumId w:val="9"/>
  </w:num>
  <w:num w:numId="5">
    <w:abstractNumId w:val="27"/>
  </w:num>
  <w:num w:numId="6">
    <w:abstractNumId w:val="29"/>
  </w:num>
  <w:num w:numId="7">
    <w:abstractNumId w:val="16"/>
  </w:num>
  <w:num w:numId="8">
    <w:abstractNumId w:val="25"/>
  </w:num>
  <w:num w:numId="9">
    <w:abstractNumId w:val="10"/>
  </w:num>
  <w:num w:numId="10">
    <w:abstractNumId w:val="3"/>
  </w:num>
  <w:num w:numId="11">
    <w:abstractNumId w:val="12"/>
  </w:num>
  <w:num w:numId="12">
    <w:abstractNumId w:val="22"/>
  </w:num>
  <w:num w:numId="13">
    <w:abstractNumId w:val="7"/>
  </w:num>
  <w:num w:numId="14">
    <w:abstractNumId w:val="2"/>
  </w:num>
  <w:num w:numId="15">
    <w:abstractNumId w:val="6"/>
  </w:num>
  <w:num w:numId="16">
    <w:abstractNumId w:val="15"/>
  </w:num>
  <w:num w:numId="17">
    <w:abstractNumId w:val="0"/>
  </w:num>
  <w:num w:numId="18">
    <w:abstractNumId w:val="20"/>
  </w:num>
  <w:num w:numId="19">
    <w:abstractNumId w:val="23"/>
  </w:num>
  <w:num w:numId="20">
    <w:abstractNumId w:val="19"/>
  </w:num>
  <w:num w:numId="21">
    <w:abstractNumId w:val="17"/>
  </w:num>
  <w:num w:numId="22">
    <w:abstractNumId w:val="21"/>
  </w:num>
  <w:num w:numId="23">
    <w:abstractNumId w:val="31"/>
  </w:num>
  <w:num w:numId="24">
    <w:abstractNumId w:val="1"/>
  </w:num>
  <w:num w:numId="25">
    <w:abstractNumId w:val="4"/>
  </w:num>
  <w:num w:numId="26">
    <w:abstractNumId w:val="13"/>
  </w:num>
  <w:num w:numId="27">
    <w:abstractNumId w:val="5"/>
  </w:num>
  <w:num w:numId="28">
    <w:abstractNumId w:val="30"/>
  </w:num>
  <w:num w:numId="29">
    <w:abstractNumId w:val="11"/>
  </w:num>
  <w:num w:numId="30">
    <w:abstractNumId w:val="28"/>
  </w:num>
  <w:num w:numId="31">
    <w:abstractNumId w:val="14"/>
  </w:num>
  <w:num w:numId="32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ind w:left="592" w:hanging="360"/>
        </w:pPr>
        <w:rPr>
          <w:bCs/>
          <w:strike w:val="0"/>
          <w:dstrike w:val="0"/>
          <w:color w:val="00000A"/>
        </w:rPr>
      </w:lvl>
    </w:lvlOverride>
  </w:num>
  <w:num w:numId="33">
    <w:abstractNumId w:val="32"/>
  </w:num>
  <w:num w:numId="34">
    <w:abstractNumId w:val="8"/>
  </w:num>
  <w:num w:numId="35">
    <w:abstractNumId w:val="33"/>
  </w:num>
  <w:num w:numId="36">
    <w:abstractNumId w:val="8"/>
    <w:lvlOverride w:ilvl="0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064CB"/>
    <w:rsid w:val="000129D8"/>
    <w:rsid w:val="000174EA"/>
    <w:rsid w:val="000207B8"/>
    <w:rsid w:val="0002173D"/>
    <w:rsid w:val="000364DF"/>
    <w:rsid w:val="00050095"/>
    <w:rsid w:val="00054099"/>
    <w:rsid w:val="0006183D"/>
    <w:rsid w:val="00061F20"/>
    <w:rsid w:val="00070992"/>
    <w:rsid w:val="000743E8"/>
    <w:rsid w:val="00080D83"/>
    <w:rsid w:val="00092633"/>
    <w:rsid w:val="0009765C"/>
    <w:rsid w:val="000A3836"/>
    <w:rsid w:val="000A4123"/>
    <w:rsid w:val="000C065B"/>
    <w:rsid w:val="000C23BA"/>
    <w:rsid w:val="000C2A59"/>
    <w:rsid w:val="000C735D"/>
    <w:rsid w:val="000D0E47"/>
    <w:rsid w:val="000D283E"/>
    <w:rsid w:val="000F388F"/>
    <w:rsid w:val="00120BC8"/>
    <w:rsid w:val="00122F2E"/>
    <w:rsid w:val="00123A58"/>
    <w:rsid w:val="00124D4A"/>
    <w:rsid w:val="001304E7"/>
    <w:rsid w:val="00130B23"/>
    <w:rsid w:val="001414FE"/>
    <w:rsid w:val="00142328"/>
    <w:rsid w:val="001520FF"/>
    <w:rsid w:val="00171CED"/>
    <w:rsid w:val="00182732"/>
    <w:rsid w:val="00184F5F"/>
    <w:rsid w:val="00185B43"/>
    <w:rsid w:val="00186C3C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20DA"/>
    <w:rsid w:val="001D3A13"/>
    <w:rsid w:val="001E1E60"/>
    <w:rsid w:val="001E331C"/>
    <w:rsid w:val="00212B00"/>
    <w:rsid w:val="0021563A"/>
    <w:rsid w:val="002322E1"/>
    <w:rsid w:val="00241C1F"/>
    <w:rsid w:val="002425AE"/>
    <w:rsid w:val="00244BBF"/>
    <w:rsid w:val="002529E4"/>
    <w:rsid w:val="00260329"/>
    <w:rsid w:val="00263821"/>
    <w:rsid w:val="00282869"/>
    <w:rsid w:val="0029611B"/>
    <w:rsid w:val="002B2AB9"/>
    <w:rsid w:val="002C1DA5"/>
    <w:rsid w:val="002C6347"/>
    <w:rsid w:val="002D61BA"/>
    <w:rsid w:val="002F416A"/>
    <w:rsid w:val="002F4397"/>
    <w:rsid w:val="002F6811"/>
    <w:rsid w:val="00315901"/>
    <w:rsid w:val="00320AAC"/>
    <w:rsid w:val="00320E79"/>
    <w:rsid w:val="00325198"/>
    <w:rsid w:val="00340C30"/>
    <w:rsid w:val="003526F5"/>
    <w:rsid w:val="0035482A"/>
    <w:rsid w:val="00360FCD"/>
    <w:rsid w:val="003617D6"/>
    <w:rsid w:val="003619F2"/>
    <w:rsid w:val="00361CB9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3F35AD"/>
    <w:rsid w:val="0040149C"/>
    <w:rsid w:val="004046E5"/>
    <w:rsid w:val="0041159F"/>
    <w:rsid w:val="00414478"/>
    <w:rsid w:val="0043363E"/>
    <w:rsid w:val="004430F4"/>
    <w:rsid w:val="004449F6"/>
    <w:rsid w:val="00445A21"/>
    <w:rsid w:val="00455916"/>
    <w:rsid w:val="00463868"/>
    <w:rsid w:val="00464281"/>
    <w:rsid w:val="00492BD3"/>
    <w:rsid w:val="004B2C81"/>
    <w:rsid w:val="004B38AD"/>
    <w:rsid w:val="004B4DC5"/>
    <w:rsid w:val="004B70BD"/>
    <w:rsid w:val="004C303B"/>
    <w:rsid w:val="004E697E"/>
    <w:rsid w:val="00510CC1"/>
    <w:rsid w:val="00520EC7"/>
    <w:rsid w:val="0052111D"/>
    <w:rsid w:val="005266B7"/>
    <w:rsid w:val="00543749"/>
    <w:rsid w:val="005445AF"/>
    <w:rsid w:val="00552F18"/>
    <w:rsid w:val="00570DDE"/>
    <w:rsid w:val="005715DF"/>
    <w:rsid w:val="005760A9"/>
    <w:rsid w:val="00583128"/>
    <w:rsid w:val="0059051C"/>
    <w:rsid w:val="00594464"/>
    <w:rsid w:val="005A4F0C"/>
    <w:rsid w:val="005B060A"/>
    <w:rsid w:val="005E2EFC"/>
    <w:rsid w:val="005F25DD"/>
    <w:rsid w:val="005F383A"/>
    <w:rsid w:val="005F52C4"/>
    <w:rsid w:val="00601F83"/>
    <w:rsid w:val="006025AE"/>
    <w:rsid w:val="00606EE4"/>
    <w:rsid w:val="00612914"/>
    <w:rsid w:val="00613AAD"/>
    <w:rsid w:val="0061767F"/>
    <w:rsid w:val="00622781"/>
    <w:rsid w:val="006340AB"/>
    <w:rsid w:val="00635E76"/>
    <w:rsid w:val="00636B86"/>
    <w:rsid w:val="00640BFF"/>
    <w:rsid w:val="006432E7"/>
    <w:rsid w:val="00647FFC"/>
    <w:rsid w:val="00654028"/>
    <w:rsid w:val="00655009"/>
    <w:rsid w:val="0066032A"/>
    <w:rsid w:val="00663A47"/>
    <w:rsid w:val="006646C1"/>
    <w:rsid w:val="00665A91"/>
    <w:rsid w:val="00680908"/>
    <w:rsid w:val="00685A4C"/>
    <w:rsid w:val="0069621B"/>
    <w:rsid w:val="006B4267"/>
    <w:rsid w:val="006B6D41"/>
    <w:rsid w:val="006E3997"/>
    <w:rsid w:val="006E44C6"/>
    <w:rsid w:val="006F0C63"/>
    <w:rsid w:val="006F209E"/>
    <w:rsid w:val="00727F94"/>
    <w:rsid w:val="007337EB"/>
    <w:rsid w:val="00736D51"/>
    <w:rsid w:val="00741F30"/>
    <w:rsid w:val="00745D18"/>
    <w:rsid w:val="00746EE5"/>
    <w:rsid w:val="0074760D"/>
    <w:rsid w:val="007511ED"/>
    <w:rsid w:val="00766F0A"/>
    <w:rsid w:val="00767999"/>
    <w:rsid w:val="00770E1D"/>
    <w:rsid w:val="00776530"/>
    <w:rsid w:val="00784C07"/>
    <w:rsid w:val="0078690B"/>
    <w:rsid w:val="00791E8E"/>
    <w:rsid w:val="007A0109"/>
    <w:rsid w:val="007A02DF"/>
    <w:rsid w:val="007A4486"/>
    <w:rsid w:val="007B2500"/>
    <w:rsid w:val="007B5688"/>
    <w:rsid w:val="007C03D1"/>
    <w:rsid w:val="007D3066"/>
    <w:rsid w:val="007D61D6"/>
    <w:rsid w:val="007E1B19"/>
    <w:rsid w:val="007F3623"/>
    <w:rsid w:val="007F6081"/>
    <w:rsid w:val="00811606"/>
    <w:rsid w:val="00821CD5"/>
    <w:rsid w:val="00823004"/>
    <w:rsid w:val="00827311"/>
    <w:rsid w:val="0082768D"/>
    <w:rsid w:val="00834BB4"/>
    <w:rsid w:val="00835187"/>
    <w:rsid w:val="00841322"/>
    <w:rsid w:val="00851AA4"/>
    <w:rsid w:val="008667CC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E2157"/>
    <w:rsid w:val="008E7962"/>
    <w:rsid w:val="008F16D6"/>
    <w:rsid w:val="008F3E2F"/>
    <w:rsid w:val="00901B71"/>
    <w:rsid w:val="00934945"/>
    <w:rsid w:val="009367EF"/>
    <w:rsid w:val="00951E00"/>
    <w:rsid w:val="00957851"/>
    <w:rsid w:val="009706FB"/>
    <w:rsid w:val="009726FB"/>
    <w:rsid w:val="00976CF0"/>
    <w:rsid w:val="00981D5C"/>
    <w:rsid w:val="00995873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29BE"/>
    <w:rsid w:val="00A33495"/>
    <w:rsid w:val="00A40DD3"/>
    <w:rsid w:val="00A468F8"/>
    <w:rsid w:val="00A60912"/>
    <w:rsid w:val="00A62B33"/>
    <w:rsid w:val="00A7208E"/>
    <w:rsid w:val="00A76A88"/>
    <w:rsid w:val="00A82B5A"/>
    <w:rsid w:val="00A830EB"/>
    <w:rsid w:val="00A8311B"/>
    <w:rsid w:val="00A91426"/>
    <w:rsid w:val="00AA02B7"/>
    <w:rsid w:val="00AA2C73"/>
    <w:rsid w:val="00AB0E7F"/>
    <w:rsid w:val="00AB2A4E"/>
    <w:rsid w:val="00AB49CB"/>
    <w:rsid w:val="00AD1EFE"/>
    <w:rsid w:val="00AD51FC"/>
    <w:rsid w:val="00AD7E56"/>
    <w:rsid w:val="00AE3253"/>
    <w:rsid w:val="00AE433A"/>
    <w:rsid w:val="00AE4C0B"/>
    <w:rsid w:val="00AF1DD3"/>
    <w:rsid w:val="00AF371C"/>
    <w:rsid w:val="00AF4273"/>
    <w:rsid w:val="00B01F08"/>
    <w:rsid w:val="00B0797C"/>
    <w:rsid w:val="00B10823"/>
    <w:rsid w:val="00B16E8F"/>
    <w:rsid w:val="00B235B2"/>
    <w:rsid w:val="00B2442F"/>
    <w:rsid w:val="00B30401"/>
    <w:rsid w:val="00B30929"/>
    <w:rsid w:val="00B32476"/>
    <w:rsid w:val="00B6637D"/>
    <w:rsid w:val="00B700F7"/>
    <w:rsid w:val="00B7187A"/>
    <w:rsid w:val="00B748FC"/>
    <w:rsid w:val="00BB5EEB"/>
    <w:rsid w:val="00BB76D0"/>
    <w:rsid w:val="00BC1D1E"/>
    <w:rsid w:val="00BC363C"/>
    <w:rsid w:val="00BC7697"/>
    <w:rsid w:val="00BD24A9"/>
    <w:rsid w:val="00BD5E01"/>
    <w:rsid w:val="00BE06B2"/>
    <w:rsid w:val="00BF11FD"/>
    <w:rsid w:val="00C04F4F"/>
    <w:rsid w:val="00C268A0"/>
    <w:rsid w:val="00C35208"/>
    <w:rsid w:val="00C377A0"/>
    <w:rsid w:val="00C45E4B"/>
    <w:rsid w:val="00C47B3D"/>
    <w:rsid w:val="00C52011"/>
    <w:rsid w:val="00C5737F"/>
    <w:rsid w:val="00C57BB1"/>
    <w:rsid w:val="00C6275C"/>
    <w:rsid w:val="00C62C24"/>
    <w:rsid w:val="00C635B6"/>
    <w:rsid w:val="00C731B0"/>
    <w:rsid w:val="00C8037D"/>
    <w:rsid w:val="00CA3BBA"/>
    <w:rsid w:val="00CA5CBD"/>
    <w:rsid w:val="00CA67B1"/>
    <w:rsid w:val="00CB1F5A"/>
    <w:rsid w:val="00CB419F"/>
    <w:rsid w:val="00CC0389"/>
    <w:rsid w:val="00CD076A"/>
    <w:rsid w:val="00CD2447"/>
    <w:rsid w:val="00CE005B"/>
    <w:rsid w:val="00CE1115"/>
    <w:rsid w:val="00CE1FE5"/>
    <w:rsid w:val="00CF350C"/>
    <w:rsid w:val="00CF58B8"/>
    <w:rsid w:val="00CF5F4E"/>
    <w:rsid w:val="00D0361A"/>
    <w:rsid w:val="00D04106"/>
    <w:rsid w:val="00D0609B"/>
    <w:rsid w:val="00D0713D"/>
    <w:rsid w:val="00D1150B"/>
    <w:rsid w:val="00D24CFF"/>
    <w:rsid w:val="00D30ADD"/>
    <w:rsid w:val="00D41705"/>
    <w:rsid w:val="00D43A0D"/>
    <w:rsid w:val="00D46867"/>
    <w:rsid w:val="00D47AB7"/>
    <w:rsid w:val="00D526F3"/>
    <w:rsid w:val="00D5356D"/>
    <w:rsid w:val="00D5648C"/>
    <w:rsid w:val="00D57724"/>
    <w:rsid w:val="00D60122"/>
    <w:rsid w:val="00D7238D"/>
    <w:rsid w:val="00D77350"/>
    <w:rsid w:val="00D83B57"/>
    <w:rsid w:val="00D92036"/>
    <w:rsid w:val="00D94DB6"/>
    <w:rsid w:val="00D95AE0"/>
    <w:rsid w:val="00DA00E4"/>
    <w:rsid w:val="00DA2034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E01C6E"/>
    <w:rsid w:val="00E06500"/>
    <w:rsid w:val="00E24218"/>
    <w:rsid w:val="00E440C2"/>
    <w:rsid w:val="00E539C6"/>
    <w:rsid w:val="00E57060"/>
    <w:rsid w:val="00E64D96"/>
    <w:rsid w:val="00E7520F"/>
    <w:rsid w:val="00E81ADD"/>
    <w:rsid w:val="00E8516F"/>
    <w:rsid w:val="00E87616"/>
    <w:rsid w:val="00EA5C16"/>
    <w:rsid w:val="00EA6B6A"/>
    <w:rsid w:val="00EB28AF"/>
    <w:rsid w:val="00EB54C1"/>
    <w:rsid w:val="00EC19E7"/>
    <w:rsid w:val="00EE526B"/>
    <w:rsid w:val="00EE52C0"/>
    <w:rsid w:val="00EF000D"/>
    <w:rsid w:val="00F02994"/>
    <w:rsid w:val="00F119DA"/>
    <w:rsid w:val="00F255C1"/>
    <w:rsid w:val="00F262D7"/>
    <w:rsid w:val="00F33D81"/>
    <w:rsid w:val="00F42298"/>
    <w:rsid w:val="00F5032F"/>
    <w:rsid w:val="00F545A3"/>
    <w:rsid w:val="00F615CF"/>
    <w:rsid w:val="00F8386A"/>
    <w:rsid w:val="00F83EE2"/>
    <w:rsid w:val="00F90221"/>
    <w:rsid w:val="00FB0BD6"/>
    <w:rsid w:val="00FB1502"/>
    <w:rsid w:val="00FB3C4C"/>
    <w:rsid w:val="00FB5706"/>
    <w:rsid w:val="00FB62BD"/>
    <w:rsid w:val="00FB7887"/>
    <w:rsid w:val="00FD244A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,Akapit z listą 1,Normalny1,Akapit z listą3,Akapit z listą31,Wypunktowanie,Normal2,Akapit z listą1,normalny tekst,Akapit z list¹,CW_Lista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,Akapit z listą 1 Znak,Normalny1 Znak,Akapit z listą3 Znak,Akapit z listą31 Znak,Wypunktowanie Znak,Normal2 Znak,CW_Lista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rsid w:val="00FB6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2BD"/>
    <w:pPr>
      <w:widowControl w:val="0"/>
      <w:autoSpaceDE w:val="0"/>
      <w:autoSpaceDN w:val="0"/>
      <w:spacing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2BD"/>
    <w:rPr>
      <w:rFonts w:ascii="Arial" w:eastAsia="Arial" w:hAnsi="Arial" w:cs="Arial"/>
      <w:lang w:eastAsia="en-US"/>
    </w:rPr>
  </w:style>
  <w:style w:type="paragraph" w:customStyle="1" w:styleId="Textbody">
    <w:name w:val="Text body"/>
    <w:basedOn w:val="Normalny"/>
    <w:rsid w:val="00182732"/>
    <w:pPr>
      <w:widowControl w:val="0"/>
      <w:suppressAutoHyphens/>
      <w:autoSpaceDN w:val="0"/>
      <w:spacing w:line="240" w:lineRule="auto"/>
      <w:ind w:left="232"/>
      <w:textAlignment w:val="baseline"/>
    </w:pPr>
    <w:rPr>
      <w:rFonts w:ascii="Arial Unicode MS" w:eastAsia="Arial" w:hAnsi="Arial Unicode MS" w:cs="Arial"/>
      <w:color w:val="000000"/>
      <w:kern w:val="3"/>
      <w:lang w:eastAsia="en-US" w:bidi="pl-PL"/>
    </w:rPr>
  </w:style>
  <w:style w:type="numbering" w:customStyle="1" w:styleId="WWNum19">
    <w:name w:val="WWNum19"/>
    <w:basedOn w:val="Bezlisty"/>
    <w:rsid w:val="00182732"/>
    <w:pPr>
      <w:numPr>
        <w:numId w:val="29"/>
      </w:numPr>
    </w:pPr>
  </w:style>
  <w:style w:type="numbering" w:customStyle="1" w:styleId="WWNum11">
    <w:name w:val="WWNum11"/>
    <w:basedOn w:val="Bezlisty"/>
    <w:rsid w:val="00182732"/>
    <w:pPr>
      <w:numPr>
        <w:numId w:val="31"/>
      </w:numPr>
    </w:pPr>
  </w:style>
  <w:style w:type="paragraph" w:styleId="Tematkomentarza">
    <w:name w:val="annotation subject"/>
    <w:basedOn w:val="Tekstkomentarza"/>
    <w:next w:val="Tekstkomentarza"/>
    <w:link w:val="TematkomentarzaZnak"/>
    <w:rsid w:val="00D5356D"/>
    <w:pPr>
      <w:widowControl/>
      <w:autoSpaceDE/>
      <w:autoSpaceDN/>
    </w:pPr>
    <w:rPr>
      <w:rFonts w:eastAsia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D5356D"/>
    <w:rPr>
      <w:rFonts w:ascii="Arial" w:eastAsia="Arial" w:hAnsi="Arial" w:cs="Arial"/>
      <w:b/>
      <w:bCs/>
      <w:lang w:eastAsia="en-US"/>
    </w:rPr>
  </w:style>
  <w:style w:type="paragraph" w:styleId="Legenda">
    <w:name w:val="caption"/>
    <w:basedOn w:val="Normalny"/>
    <w:rsid w:val="0043363E"/>
    <w:pPr>
      <w:widowControl w:val="0"/>
      <w:suppressLineNumbers/>
      <w:suppressAutoHyphens/>
      <w:autoSpaceDN w:val="0"/>
      <w:spacing w:before="120" w:after="120"/>
      <w:textAlignment w:val="baseline"/>
    </w:pPr>
    <w:rPr>
      <w:rFonts w:ascii="Arial Unicode MS" w:eastAsia="Arial Unicode MS" w:hAnsi="Arial Unicode MS" w:cs="Arial"/>
      <w:i/>
      <w:iCs/>
      <w:color w:val="000000"/>
      <w:kern w:val="3"/>
      <w:lang w:bidi="pl-PL"/>
    </w:rPr>
  </w:style>
  <w:style w:type="numbering" w:customStyle="1" w:styleId="WWNum12">
    <w:name w:val="WWNum12"/>
    <w:basedOn w:val="Bezlisty"/>
    <w:rsid w:val="0043363E"/>
    <w:pPr>
      <w:numPr>
        <w:numId w:val="34"/>
      </w:numPr>
    </w:pPr>
  </w:style>
  <w:style w:type="numbering" w:customStyle="1" w:styleId="WWNum26">
    <w:name w:val="WWNum26"/>
    <w:basedOn w:val="Bezlisty"/>
    <w:rsid w:val="0043363E"/>
    <w:pPr>
      <w:numPr>
        <w:numId w:val="35"/>
      </w:numPr>
    </w:pPr>
  </w:style>
  <w:style w:type="character" w:styleId="Pogrubienie">
    <w:name w:val="Strong"/>
    <w:basedOn w:val="Domylnaczcionkaakapitu"/>
    <w:uiPriority w:val="22"/>
    <w:qFormat/>
    <w:rsid w:val="00433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9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4</cp:revision>
  <cp:lastPrinted>2024-02-15T08:29:00Z</cp:lastPrinted>
  <dcterms:created xsi:type="dcterms:W3CDTF">2026-03-19T12:51:00Z</dcterms:created>
  <dcterms:modified xsi:type="dcterms:W3CDTF">2026-03-20T10:10:00Z</dcterms:modified>
</cp:coreProperties>
</file>